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FD31016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0C0448">
        <w:rPr>
          <w:lang w:val="en-GB"/>
        </w:rPr>
        <w:t xml:space="preserve"> 15-SS001-26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F9710B"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13BD1F83" w:rsidR="00B0293A" w:rsidRPr="00A83773" w:rsidRDefault="005450F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17/03/2026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03D73BAF" w:rsidR="00B0293A" w:rsidRPr="00A83773" w:rsidRDefault="005450F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1/04/2026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C446092" w:rsidR="00B0293A" w:rsidRPr="00A83773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7/04/2026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0EFEC40E" w:rsidR="00B0293A" w:rsidRPr="00A83773" w:rsidRDefault="005450F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13/04/2026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49C308D1" w:rsidR="00B0293A" w:rsidRPr="00A83773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14/04/2026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165139B6" w:rsidR="00B0293A" w:rsidRPr="00A83773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16/04/2026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7190C2F4" w:rsidR="00B0293A" w:rsidRPr="00A83773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30/04/2026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42A76538" w:rsidR="00B0293A" w:rsidRPr="00A83773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1/05/2026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249C87E9" w:rsidR="00B0293A" w:rsidRPr="00532E97" w:rsidRDefault="005450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1/05/2026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2260" w14:textId="77777777" w:rsidR="005F0D1B" w:rsidRDefault="005F0D1B">
      <w:r>
        <w:separator/>
      </w:r>
    </w:p>
  </w:endnote>
  <w:endnote w:type="continuationSeparator" w:id="0">
    <w:p w14:paraId="55B0E1C0" w14:textId="77777777" w:rsidR="005F0D1B" w:rsidRDefault="005F0D1B">
      <w:r>
        <w:continuationSeparator/>
      </w:r>
    </w:p>
  </w:endnote>
  <w:endnote w:type="continuationNotice" w:id="1">
    <w:p w14:paraId="67F8CF10" w14:textId="77777777" w:rsidR="005F0D1B" w:rsidRDefault="005F0D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43C990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450F2">
      <w:rPr>
        <w:noProof/>
      </w:rPr>
      <w:t>2026-03-17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B14C" w14:textId="77777777" w:rsidR="005F0D1B" w:rsidRDefault="005F0D1B">
      <w:r>
        <w:separator/>
      </w:r>
    </w:p>
  </w:footnote>
  <w:footnote w:type="continuationSeparator" w:id="0">
    <w:p w14:paraId="1F486D87" w14:textId="77777777" w:rsidR="005F0D1B" w:rsidRDefault="005F0D1B">
      <w:r>
        <w:continuationSeparator/>
      </w:r>
    </w:p>
  </w:footnote>
  <w:footnote w:type="continuationNotice" w:id="1">
    <w:p w14:paraId="37EC6685" w14:textId="77777777" w:rsidR="005F0D1B" w:rsidRDefault="005F0D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0448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0F2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0D1B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0B64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AED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17A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2020-07-06T12:40:00Z</dcterms:created>
  <dcterms:modified xsi:type="dcterms:W3CDTF">2026-03-16T22:02:00Z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